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41" w:rsidRDefault="00285641" w:rsidP="006764B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ПИЧАЕВСКОГО РАЙОНА</w:t>
      </w:r>
    </w:p>
    <w:p w:rsidR="00285641" w:rsidRDefault="00285641" w:rsidP="006764B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ТАМБОВСКОЙ ОБЛАСТИ</w:t>
      </w:r>
    </w:p>
    <w:p w:rsidR="00285641" w:rsidRDefault="00285641" w:rsidP="006764B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285641" w:rsidRDefault="00285641" w:rsidP="006764B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285641" w:rsidRDefault="00285641" w:rsidP="000810AD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24.02.2014                                       с.Пичаево                                          №163</w:t>
      </w:r>
    </w:p>
    <w:p w:rsidR="00285641" w:rsidRDefault="00285641" w:rsidP="000810AD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перечня и платы за оказание платных образовательных услуг муниципальным бюджетным дошкольным образовательным учреждением Пичаевским детским садом «Березка»</w:t>
      </w: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101 </w:t>
      </w:r>
      <w:hyperlink r:id="rId4" w:tgtFrame="_blank" w:history="1">
        <w:r>
          <w:rPr>
            <w:rStyle w:val="Hyperlink"/>
            <w:color w:val="auto"/>
            <w:sz w:val="28"/>
            <w:szCs w:val="28"/>
          </w:rPr>
          <w:t>Федерального</w:t>
        </w:r>
      </w:hyperlink>
      <w:r>
        <w:rPr>
          <w:rFonts w:ascii="Times New Roman" w:hAnsi="Times New Roman"/>
          <w:sz w:val="28"/>
          <w:szCs w:val="28"/>
        </w:rPr>
        <w:t xml:space="preserve"> Закона от 29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 xml:space="preserve">. № 273-ФЗ «Об образовании в Российской Федерации», постановлением Правительства Российской Федерации от 15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8"/>
            <w:szCs w:val="28"/>
          </w:rPr>
          <w:t>2013 г</w:t>
        </w:r>
      </w:smartTag>
      <w:r>
        <w:rPr>
          <w:rFonts w:ascii="Times New Roman" w:hAnsi="Times New Roman"/>
          <w:sz w:val="28"/>
          <w:szCs w:val="28"/>
        </w:rPr>
        <w:t>. №706 «Об утверждении Правил оказания платных образовательных услуг», постановлением администрации Пичаевского района от 11.10.2012 г. №761 (с изменениями от 16.11.2012 г.) «Об утверждении Порядка определения платы физических и юридических лиц за услуги (работы), относящиеся к основным видам деятельности муниципальных бюджетных учреждений, находящихся в ведении администрации района», администрация района постановляет:</w:t>
      </w:r>
    </w:p>
    <w:p w:rsidR="00285641" w:rsidRDefault="00285641" w:rsidP="006764BA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перечень платных образовательных услуг, оказываемых муниципальным бюджетным дошкольным образовательным учреждением Пичаевским детским садом «Березка» в 2014 году, согласно приложению №1 к настоящему постановлению.</w:t>
      </w:r>
    </w:p>
    <w:p w:rsidR="00285641" w:rsidRDefault="00285641" w:rsidP="006764BA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2.Утвердить размер платы за оказание образовательных услуг, предоставляемых муниципальным бюджетным дошкольным образовательным учреждением Пичаевским детским садом «Березка», согласно приложению №2.</w:t>
      </w:r>
    </w:p>
    <w:p w:rsidR="00285641" w:rsidRDefault="00285641" w:rsidP="006764BA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7"/>
          <w:szCs w:val="27"/>
        </w:rPr>
        <w:t>Настоящее постановление подлежит официальному опубликованию на официальном сайте «Тамбовского областного портала» в информационно-телекоммуникационной сети Интернет (</w:t>
      </w:r>
      <w:hyperlink r:id="rId5" w:history="1">
        <w:r>
          <w:rPr>
            <w:rStyle w:val="Hyperlink"/>
            <w:sz w:val="27"/>
            <w:szCs w:val="27"/>
            <w:lang w:val="en-US"/>
          </w:rPr>
          <w:t>www</w:t>
        </w:r>
        <w:r>
          <w:rPr>
            <w:rStyle w:val="Hyperlink"/>
            <w:sz w:val="27"/>
            <w:szCs w:val="27"/>
          </w:rPr>
          <w:t>.</w:t>
        </w:r>
        <w:r>
          <w:rPr>
            <w:rStyle w:val="Hyperlink"/>
            <w:sz w:val="27"/>
            <w:szCs w:val="27"/>
            <w:lang w:val="en-US"/>
          </w:rPr>
          <w:t>top</w:t>
        </w:r>
        <w:r>
          <w:rPr>
            <w:rStyle w:val="Hyperlink"/>
            <w:sz w:val="27"/>
            <w:szCs w:val="27"/>
          </w:rPr>
          <w:t>68.</w:t>
        </w:r>
        <w:r>
          <w:rPr>
            <w:rStyle w:val="Hyperlink"/>
            <w:sz w:val="27"/>
            <w:szCs w:val="27"/>
            <w:lang w:val="en-US"/>
          </w:rPr>
          <w:t>ru</w:t>
        </w:r>
      </w:hyperlink>
      <w:r>
        <w:rPr>
          <w:rFonts w:ascii="Times New Roman" w:hAnsi="Times New Roman"/>
          <w:sz w:val="27"/>
          <w:szCs w:val="27"/>
        </w:rPr>
        <w:t>) и вступает в силу после официального опубликования.</w:t>
      </w:r>
    </w:p>
    <w:p w:rsidR="00285641" w:rsidRDefault="00285641" w:rsidP="006764BA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4.Контроль за исполнением постановления возложить на заместителя главы администрации района О.В.Горбачеву.</w:t>
      </w: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района     А.А.Перов</w:t>
      </w:r>
    </w:p>
    <w:p w:rsidR="00285641" w:rsidRDefault="00285641" w:rsidP="0076656E">
      <w:pPr>
        <w:rPr>
          <w:sz w:val="28"/>
          <w:szCs w:val="28"/>
        </w:rPr>
      </w:pPr>
    </w:p>
    <w:p w:rsidR="00285641" w:rsidRDefault="00285641" w:rsidP="0076656E">
      <w:pPr>
        <w:rPr>
          <w:sz w:val="28"/>
          <w:szCs w:val="28"/>
        </w:rPr>
      </w:pPr>
    </w:p>
    <w:p w:rsidR="00285641" w:rsidRPr="00B739B1" w:rsidRDefault="00285641" w:rsidP="0076656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85641" w:rsidRDefault="00285641" w:rsidP="0076656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85641" w:rsidRDefault="00285641" w:rsidP="0076656E">
      <w:pPr>
        <w:rPr>
          <w:sz w:val="28"/>
          <w:szCs w:val="28"/>
        </w:rPr>
      </w:pP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Приложение№1</w:t>
      </w: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района</w:t>
      </w:r>
    </w:p>
    <w:p w:rsidR="00285641" w:rsidRDefault="00285641" w:rsidP="006764B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от 24.02.2014  №163</w:t>
      </w: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285641" w:rsidRDefault="00285641" w:rsidP="006764B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платных образовательных услуг, оказываемых муниципальным бюджетным дошкольным образовательным учреждением Пичаевским детским садом «Березка» в 2014 году</w:t>
      </w: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«Занятия с логопедом».</w:t>
      </w: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Приложение№2</w:t>
      </w: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285641" w:rsidRDefault="00285641" w:rsidP="006764BA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района</w:t>
      </w:r>
    </w:p>
    <w:p w:rsidR="00285641" w:rsidRDefault="00285641" w:rsidP="006764B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от 24.02.2014  №163</w:t>
      </w: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РАЗМЕР ПЛАТЫ </w:t>
      </w:r>
    </w:p>
    <w:p w:rsidR="00285641" w:rsidRDefault="00285641" w:rsidP="006764B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оказание образовательных услуг, предоставляемых муниципальным бюджетным дошкольным образовательным учреждением Пичаевским детским садом «Березка»</w:t>
      </w:r>
    </w:p>
    <w:p w:rsidR="00285641" w:rsidRDefault="00285641" w:rsidP="006764B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«Занятия с логопедом» - 160 рублей.</w:t>
      </w: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 w:rsidP="006764B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85641" w:rsidRDefault="00285641"/>
    <w:sectPr w:rsidR="00285641" w:rsidSect="00732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64BA"/>
    <w:rsid w:val="00002F00"/>
    <w:rsid w:val="000810AD"/>
    <w:rsid w:val="00210CC4"/>
    <w:rsid w:val="00285641"/>
    <w:rsid w:val="0039539A"/>
    <w:rsid w:val="003E66A5"/>
    <w:rsid w:val="0047096F"/>
    <w:rsid w:val="006764BA"/>
    <w:rsid w:val="006C0261"/>
    <w:rsid w:val="00732133"/>
    <w:rsid w:val="0076656E"/>
    <w:rsid w:val="00A83F54"/>
    <w:rsid w:val="00AD2DEA"/>
    <w:rsid w:val="00B00BF1"/>
    <w:rsid w:val="00B739B1"/>
    <w:rsid w:val="00B90B4B"/>
    <w:rsid w:val="00F9554C"/>
    <w:rsid w:val="00F95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56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6764BA"/>
    <w:rPr>
      <w:rFonts w:ascii="Times New Roman" w:hAnsi="Times New Roman" w:cs="Times New Roman"/>
      <w:color w:val="0059AA"/>
      <w:u w:val="none"/>
      <w:effect w:val="none"/>
    </w:rPr>
  </w:style>
  <w:style w:type="paragraph" w:styleId="NoSpacing">
    <w:name w:val="No Spacing"/>
    <w:uiPriority w:val="99"/>
    <w:qFormat/>
    <w:rsid w:val="006764B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97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p68.ru/" TargetMode="External"/><Relationship Id="rId4" Type="http://schemas.openxmlformats.org/officeDocument/2006/relationships/hyperlink" Target="http://273-&#1092;&#1079;.&#1088;&#1092;/zakonodatelstvo/federalnyy-zakon-ot-29-dekabrya-2012-g-no-273-fz-ob-obrazovanii-v-r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3</Pages>
  <Words>388</Words>
  <Characters>2215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Киселева М. В.</cp:lastModifiedBy>
  <cp:revision>10</cp:revision>
  <cp:lastPrinted>2014-03-03T06:20:00Z</cp:lastPrinted>
  <dcterms:created xsi:type="dcterms:W3CDTF">2014-02-20T11:32:00Z</dcterms:created>
  <dcterms:modified xsi:type="dcterms:W3CDTF">2014-03-12T13:14:00Z</dcterms:modified>
</cp:coreProperties>
</file>